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552A0" w14:textId="77777777" w:rsidR="00745632" w:rsidRDefault="00745632" w:rsidP="00745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MARTIN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613F962B" w14:textId="77777777" w:rsidR="00745632" w:rsidRDefault="00745632" w:rsidP="00745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buried in Watford.</w:t>
      </w:r>
    </w:p>
    <w:p w14:paraId="5F70EBDA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0A14EA2F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5F68B456" w14:textId="77777777" w:rsidR="00745632" w:rsidRDefault="00745632" w:rsidP="00745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Christian(q.v.).</w:t>
      </w:r>
    </w:p>
    <w:p w14:paraId="4EDB27F9" w14:textId="77777777" w:rsidR="00745632" w:rsidRDefault="00745632" w:rsidP="00745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48996867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4047154E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02091BAB" w14:textId="77777777" w:rsidR="00745632" w:rsidRDefault="00745632" w:rsidP="00745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Apr.1434</w:t>
      </w:r>
      <w:r>
        <w:rPr>
          <w:rFonts w:cs="Times New Roman"/>
          <w:szCs w:val="24"/>
        </w:rPr>
        <w:tab/>
        <w:t>He made his Will.   (ibid.)</w:t>
      </w:r>
    </w:p>
    <w:p w14:paraId="327729CB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208B0CD8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11787883" w14:textId="77777777" w:rsidR="00745632" w:rsidRDefault="00745632" w:rsidP="00745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Christian, Roger </w:t>
      </w:r>
      <w:proofErr w:type="spellStart"/>
      <w:r>
        <w:rPr>
          <w:rFonts w:cs="Times New Roman"/>
          <w:szCs w:val="24"/>
        </w:rPr>
        <w:t>Aldewyn</w:t>
      </w:r>
      <w:proofErr w:type="spellEnd"/>
      <w:r>
        <w:rPr>
          <w:rFonts w:cs="Times New Roman"/>
          <w:szCs w:val="24"/>
        </w:rPr>
        <w:t>(q.v.) and Laurence Martyn(q.v.).   (ibid.)</w:t>
      </w:r>
    </w:p>
    <w:p w14:paraId="55B3FC5A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74E4DC76" w14:textId="77777777" w:rsidR="00745632" w:rsidRDefault="00745632" w:rsidP="00745632">
      <w:pPr>
        <w:pStyle w:val="NoSpacing"/>
        <w:rPr>
          <w:rFonts w:cs="Times New Roman"/>
          <w:szCs w:val="24"/>
        </w:rPr>
      </w:pPr>
    </w:p>
    <w:p w14:paraId="0AEA9DEC" w14:textId="77777777" w:rsidR="00745632" w:rsidRDefault="00745632" w:rsidP="00745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2024</w:t>
      </w:r>
    </w:p>
    <w:p w14:paraId="69AB69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D69B4" w14:textId="77777777" w:rsidR="00745632" w:rsidRDefault="00745632" w:rsidP="009139A6">
      <w:r>
        <w:separator/>
      </w:r>
    </w:p>
  </w:endnote>
  <w:endnote w:type="continuationSeparator" w:id="0">
    <w:p w14:paraId="267445C3" w14:textId="77777777" w:rsidR="00745632" w:rsidRDefault="007456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6E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D0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DB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7F352" w14:textId="77777777" w:rsidR="00745632" w:rsidRDefault="00745632" w:rsidP="009139A6">
      <w:r>
        <w:separator/>
      </w:r>
    </w:p>
  </w:footnote>
  <w:footnote w:type="continuationSeparator" w:id="0">
    <w:p w14:paraId="4A32922A" w14:textId="77777777" w:rsidR="00745632" w:rsidRDefault="007456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E5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AE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5F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32"/>
    <w:rsid w:val="000666E0"/>
    <w:rsid w:val="002510B7"/>
    <w:rsid w:val="005C130B"/>
    <w:rsid w:val="0074563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FC3B5"/>
  <w15:chartTrackingRefBased/>
  <w15:docId w15:val="{8901B53E-BB7B-46EF-9B99-2E24C61C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2024-01-11T14:13:00Z</dcterms:created>
  <dcterms:modified xsi:type="dcterms:W3CDTF">2024-01-11T14:14:00Z</dcterms:modified>
</cp:coreProperties>
</file>